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e6086c4" w14:textId="e6086c4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</w:t>
      </w:r>
      <w:r w:rsidR="00284A9A">
        <w:t>72</w:t>
      </w:r>
      <w:r w:rsidRPr="0017550A" w:rsidR="00AE1F41">
        <w:t>. St-</w:t>
      </w:r>
      <w:r w:rsidR="00284A9A">
        <w:t>220/2022.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284A9A" w:rsidP="00284A9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284A9A">
        <w:t>72</w:t>
      </w:r>
      <w:r w:rsidRPr="0017550A" w:rsidR="00284A9A">
        <w:t>. St-</w:t>
      </w:r>
      <w:r w:rsidR="00284A9A">
        <w:t>220/2022.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284A9A" w:rsidP="00284A9A" w:rsidRDefault="00284A9A">
      <w:pPr>
        <w:tabs>
          <w:tab w:val="left" w:pos="709"/>
        </w:tabs>
        <w:ind w:left="709" w:hanging="565"/>
        <w:jc w:val="both"/>
      </w:pPr>
      <w:r>
        <w:tab/>
      </w:r>
      <w:r>
        <w:t>LOCAL GUYS TRAVEL jednostavno društvo s ograničenom odgovornošću za trgovin</w:t>
      </w:r>
      <w:r>
        <w:t>u, usluge i turistička agencija, OIB: 94686640752, 10 000 Zagreb, Zelinska 7</w:t>
      </w:r>
    </w:p>
    <w:p w:rsidRPr="0017550A" w:rsidR="006F725E" w:rsidP="00284A9A" w:rsidRDefault="00B3614A">
      <w:pPr>
        <w:tabs>
          <w:tab w:val="left" w:pos="709"/>
        </w:tabs>
        <w:ind w:left="708"/>
        <w:jc w:val="both"/>
      </w:pPr>
      <w:r w:rsidRPr="0017550A">
        <w:tab/>
      </w: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284A9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>da će daljnje radnje i dostava biti objavljeni na e-Og</w:t>
      </w:r>
      <w:r w:rsidR="00284A9A">
        <w:t xml:space="preserve">lasnoj ploči Trgovačkog suda u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4A9A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84A9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84A9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284A9A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284A9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284A9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4A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4A9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84A9A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84A9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84A9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siječnja 2022.</izvorni_sadrzaj>
    <derivirana_varijabla naziv="DomainObject.Predmet.DatumIzradeOptuznogAkta_1">25. siječnja 2022.</derivirana_varijabla>
  </DomainObject.Predmet.DatumIzradeOptuznogAkta>
  <DomainObject.Predmet.DatumIzradeOptuznogAktaFormated>
    <izvorni_sadrzaj>25.1.2022.</izvorni_sadrzaj>
    <derivirana_varijabla naziv="DomainObject.Predmet.DatumIzradeOptuznogAktaFormated_1">25.1.2022.</derivirana_varijabla>
  </DomainObject.Predmet.DatumIzradeOptuznogAktaFormated>
  <DomainObject.Predmet.DatumOsnivanja>
    <izvorni_sadrzaj>25. siječnja 2022.</izvorni_sadrzaj>
    <derivirana_varijabla naziv="DomainObject.Predmet.DatumOsnivanja_1">25. siječnja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siječnja 2022.</izvorni_sadrzaj>
    <derivirana_varijabla naziv="DomainObject.Predmet.DatumPrimitkaOptuznogAkta_1">25. siječnja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St-220/2022</izvorni_sadrzaj>
    <derivirana_varijabla naziv="DomainObject.Predmet.OznakaBroj_1">St-220/2022</derivirana_varijabla>
  </DomainObject.Predmet.OznakaBroj>
  <DomainObject.Predmet.OznakaBrojOptuznogAkta>
    <izvorni_sadrzaj>04-06-22-338</izvorni_sadrzaj>
    <derivirana_varijabla naziv="DomainObject.Predmet.OznakaBrojOptuznogAkta_1">04-06-22-338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LOCAL GUYS TRAVEL jednostavno društvo s ograničenom odgovornošću za trgovinu, usluge i turistička agencija</izvorni_sadrzaj>
    <derivirana_varijabla naziv="DomainObject.Predmet.ProtustrankaFormated_1">  LOCAL GUYS TRAVEL jednostavno društvo s ograničenom odgovornošću za trgovinu, usluge i turistička agencija</derivirana_varijabla>
  </DomainObject.Predmet.ProtustrankaFormated>
  <DomainObject.Predmet.ProtustrankaFormatedOIB>
    <izvorni_sadrzaj>  LOCAL GUYS TRAVEL jednostavno društvo s ograničenom odgovornošću za trgovinu, usluge i turistička agencija, OIB 94686640752</izvorni_sadrzaj>
    <derivirana_varijabla naziv="DomainObject.Predmet.ProtustrankaFormatedOIB_1">  LOCAL GUYS TRAVEL jednostavno društvo s ograničenom odgovornošću za trgovinu, usluge i turistička agencija, OIB 94686640752</derivirana_varijabla>
  </DomainObject.Predmet.ProtustrankaFormatedOIB>
  <DomainObject.Predmet.ProtustrankaFormatedWithAdress>
    <izvorni_sadrzaj> LOCAL GUYS TRAVEL jednostavno društvo s ograničenom odgovornošću za trgovinu, usluge i turistička agencija, Zelinska 7, 10000 Zagreb</izvorni_sadrzaj>
    <derivirana_varijabla naziv="DomainObject.Predmet.ProtustrankaFormatedWithAdress_1"> LOCAL GUYS TRAVEL jednostavno društvo s ograničenom odgovornošću za trgovinu, usluge i turistička agencija, Zelinska 7, 10000 Zagreb</derivirana_varijabla>
  </DomainObject.Predmet.ProtustrankaFormatedWithAdress>
  <DomainObject.Predmet.ProtustrankaFormatedWithAdressOIB>
    <izvorni_sadrzaj> LOCAL GUYS TRAVEL jednostavno društvo s ograničenom odgovornošću za trgovinu, usluge i turistička agencija, OIB 94686640752, Zelinska 7, 10000 Zagreb</izvorni_sadrzaj>
    <derivirana_varijabla naziv="DomainObject.Predmet.ProtustrankaFormatedWithAdressOIB_1"> LOCAL GUYS TRAVEL jednostavno društvo s ograničenom odgovornošću za trgovinu, usluge i turistička agencija, OIB 94686640752, Zelinska 7, 10000 Zagreb</derivirana_varijabla>
  </DomainObject.Predmet.ProtustrankaFormatedWithAdressOIB>
  <DomainObject.Predmet.ProtustrankaWithAdress>
    <izvorni_sadrzaj>LOCAL GUYS TRAVEL jednostavno društvo s ograničenom odgovornošću za trgovinu, usluge i turistička agencija Zelinska 7, 10000 Zagreb</izvorni_sadrzaj>
    <derivirana_varijabla naziv="DomainObject.Predmet.ProtustrankaWithAdress_1">LOCAL GUYS TRAVEL jednostavno društvo s ograničenom odgovornošću za trgovinu, usluge i turistička agencija Zelinska 7, 10000 Zagreb</derivirana_varijabla>
  </DomainObject.Predmet.ProtustrankaWithAdress>
  <DomainObject.Predmet.ProtustrankaWithAdressOIB>
    <izvorni_sadrzaj>LOCAL GUYS TRAVEL jednostavno društvo s ograničenom odgovornošću za trgovinu, usluge i turistička agencija, OIB 94686640752, Zelinska 7, 10000 Zagreb</izvorni_sadrzaj>
    <derivirana_varijabla naziv="DomainObject.Predmet.ProtustrankaWithAdressOIB_1">LOCAL GUYS TRAVEL jednostavno društvo s ograničenom odgovornošću za trgovinu, usluge i turistička agencija, OIB 94686640752, Zelinska 7, 10000 Zagreb</derivirana_varijabla>
  </DomainObject.Predmet.ProtustrankaWithAdressOIB>
  <DomainObject.Predmet.ProtustrankaNazivFormated>
    <izvorni_sadrzaj>LOCAL GUYS TRAVEL jednostavno društvo s ograničenom odgovornošću za trgovinu, usluge i turistička agencija</izvorni_sadrzaj>
    <derivirana_varijabla naziv="DomainObject.Predmet.ProtustrankaNazivFormated_1">LOCAL GUYS TRAVEL jednostavno društvo s ograničenom odgovornošću za trgovinu, usluge i turistička agencija</derivirana_varijabla>
  </DomainObject.Predmet.ProtustrankaNazivFormated>
  <DomainObject.Predmet.ProtustrankaNazivFormatedOIB>
    <izvorni_sadrzaj>LOCAL GUYS TRAVEL jednostavno društvo s ograničenom odgovornošću za trgovinu, usluge i turistička agencija, OIB 94686640752</izvorni_sadrzaj>
    <derivirana_varijabla naziv="DomainObject.Predmet.ProtustrankaNazivFormatedOIB_1">LOCAL GUYS TRAVEL jednostavno društvo s ograničenom odgovornošću za trgovinu, usluge i turistička agencija, OIB 94686640752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LOCAL GUYS TRAVEL jednostavno društvo s ograničenom odgovornošću za trgovinu, usluge i turistička agencija</item>
    </izvorni_sadrzaj>
    <derivirana_varijabla naziv="DomainObject.Predmet.ProtuStrankaListFormated_1">
      <item>LOCAL GUYS TRAVEL jednostavno društvo s ograničenom odgovornošću za trgovinu, usluge i turistička agencija</item>
    </derivirana_varijabla>
  </DomainObject.Predmet.ProtuStrankaListFormated>
  <DomainObject.Predmet.ProtuStrankaListFormatedOIB>
    <izvorni_sadrzaj>
      <item>LOCAL GUYS TRAVEL jednostavno društvo s ograničenom odgovornošću za trgovinu, usluge i turistička agencija, OIB 94686640752</item>
    </izvorni_sadrzaj>
    <derivirana_varijabla naziv="DomainObject.Predmet.ProtuStrankaListFormatedOIB_1">
      <item>LOCAL GUYS TRAVEL jednostavno društvo s ograničenom odgovornošću za trgovinu, usluge i turistička agencija, OIB 94686640752</item>
    </derivirana_varijabla>
  </DomainObject.Predmet.ProtuStrankaListFormatedOIB>
  <DomainObject.Predmet.ProtuStrankaListFormatedWithAdress>
    <izvorni_sadrzaj>
      <item>LOCAL GUYS TRAVEL jednostavno društvo s ograničenom odgovornošću za trgovinu, usluge i turistička agencija, Zelinska 7, 10000 Zagreb</item>
    </izvorni_sadrzaj>
    <derivirana_varijabla naziv="DomainObject.Predmet.ProtuStrankaListFormatedWithAdress_1">
      <item>LOCAL GUYS TRAVEL jednostavno društvo s ograničenom odgovornošću za trgovinu, usluge i turistička agencija, Zelinska 7, 10000 Zagreb</item>
    </derivirana_varijabla>
  </DomainObject.Predmet.ProtuStrankaListFormatedWithAdress>
  <DomainObject.Predmet.ProtuStrankaListFormatedWithAdressOIB>
    <izvorni_sadrzaj>
      <item>LOCAL GUYS TRAVEL jednostavno društvo s ograničenom odgovornošću za trgovinu, usluge i turistička agencija, OIB 94686640752, Zelinska 7, 10000 Zagreb</item>
    </izvorni_sadrzaj>
    <derivirana_varijabla naziv="DomainObject.Predmet.ProtuStrankaListFormatedWithAdressOIB_1">
      <item>LOCAL GUYS TRAVEL jednostavno društvo s ograničenom odgovornošću za trgovinu, usluge i turistička agencija, OIB 94686640752, Zelinska 7, 10000 Zagreb</item>
    </derivirana_varijabla>
  </DomainObject.Predmet.ProtuStrankaListFormatedWithAdressOIB>
  <DomainObject.Predmet.ProtuStrankaListNazivFormated>
    <izvorni_sadrzaj>
      <item>LOCAL GUYS TRAVEL jednostavno društvo s ograničenom odgovornošću za trgovinu, usluge i turistička agencija</item>
    </izvorni_sadrzaj>
    <derivirana_varijabla naziv="DomainObject.Predmet.ProtuStrankaListNazivFormated_1">
      <item>LOCAL GUYS TRAVEL jednostavno društvo s ograničenom odgovornošću za trgovinu, usluge i turistička agencija</item>
    </derivirana_varijabla>
  </DomainObject.Predmet.ProtuStrankaListNazivFormated>
  <DomainObject.Predmet.ProtuStrankaListNazivFormatedOIB>
    <izvorni_sadrzaj>
      <item>LOCAL GUYS TRAVEL jednostavno društvo s ograničenom odgovornošću za trgovinu, usluge i turistička agencija, OIB 94686640752</item>
    </izvorni_sadrzaj>
    <derivirana_varijabla naziv="DomainObject.Predmet.ProtuStrankaListNazivFormatedOIB_1">
      <item>LOCAL GUYS TRAVEL jednostavno društvo s ograničenom odgovornošću za trgovinu, usluge i turistička agencija, OIB 94686640752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LOCAL GUYS TRAVEL jednostavno društvo s ograničenom odgovornošću za trgovinu, usluge i turistička agencija</izvorni_sadrzaj>
    <derivirana_varijabla naziv="DomainObject.Predmet.ProtustrankaIDrugi_1">LOCAL GUYS TRAVEL jednostavno društvo s ograničenom odgovornošću za trgovinu, usluge i turistička agencija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LOCAL GUYS TRAVEL jednostavno društvo s ograničenom odgovornošću za trgovinu, usluge i turistička agencija, OIB 94686640752, Zelinska 7, 10000 Zagreb</izvorni_sadrzaj>
    <derivirana_varijabla naziv="DomainObject.Predmet.ProtustrankaIDrugiAdressOIB_1">LOCAL GUYS TRAVEL jednostavno društvo s ograničenom odgovornošću za trgovinu, usluge i turistička agencija, OIB 94686640752, Zelinska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LOCAL GUYS TRAVEL jednostavno društvo s ograničenom odgovornošću za trgovinu, usluge i turistička agencija</item>
      <item>Financijska agencija</item>
    </izvorni_sadrzaj>
    <derivirana_varijabla naziv="DomainObject.Predmet.SudioniciListNaziv_1">
      <item>LOCAL GUYS TRAVEL jednostavno društvo s ograničenom odgovornošću za trgovinu, usluge i turistička agencija</item>
      <item>Financijska agencija</item>
    </derivirana_varijabla>
  </DomainObject.Predmet.SudioniciListNaziv>
  <DomainObject.Predmet.SudioniciListAdressOIB>
    <izvorni_sadrzaj>
      <item>LOCAL GUYS TRAVEL jednostavno društvo s ograničenom odgovornošću za trgovinu, usluge i turistička agencija, OIB 94686640752, Zelinska 7,10000 Zagreb</item>
      <item>Financijska agencija, OIB 85821130368, TRG SVIBANJSKIH ŽRTAVA 1995. 1,10000 Zagreb</item>
    </izvorni_sadrzaj>
    <derivirana_varijabla naziv="DomainObject.Predmet.SudioniciListAdressOIB_1">
      <item>LOCAL GUYS TRAVEL jednostavno društvo s ograničenom odgovornošću za trgovinu, usluge i turistička agencija, OIB 94686640752, Zelinska 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94686640752</item>
      <item>, OIB 85821130368</item>
    </izvorni_sadrzaj>
    <derivirana_varijabla naziv="DomainObject.Predmet.SudioniciListNazivOIB_1">
      <item>, OIB 94686640752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siječnja 2022.</izvorni_sadrzaj>
    <derivirana_varijabla naziv="DomainObject.Predmet.DatumPocetkaProcesa_1">25. siječnja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149</properties:Words>
  <properties:Characters>886</properties:Characters>
  <properties:Lines>46</properties:Lines>
  <properties:Paragraphs>25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2022-09-03T10:03:00Z</cp:lastPrinted>
  <dcterms:modified xmlns:xsi="http://www.w3.org/2001/XMLSchema-instance" xsi:type="dcterms:W3CDTF">2022-09-03T10:03:00Z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